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93" w:rsidRPr="00CA7C3D" w:rsidRDefault="004A0D93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4A0D93" w:rsidRPr="00CA7C3D" w:rsidRDefault="004A0D93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4A0D93" w:rsidRPr="00CA7C3D" w:rsidRDefault="004A0D93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A0D93" w:rsidRPr="00CA7C3D" w:rsidRDefault="004A0D93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4A0D93" w:rsidRPr="00CA7C3D" w:rsidRDefault="004A0D93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28.05.2021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119</w:t>
      </w:r>
    </w:p>
    <w:p w:rsidR="004A0D93" w:rsidRPr="00CA7C3D" w:rsidRDefault="004A0D93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4A0D93" w:rsidRPr="00CA7C3D" w:rsidRDefault="004A0D93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Павловского сельского поселения</w:t>
      </w:r>
    </w:p>
    <w:p w:rsidR="004A0D93" w:rsidRPr="00CA7C3D" w:rsidRDefault="004A0D93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4A0D93" w:rsidRPr="00CA7C3D" w:rsidRDefault="004A0D93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4A0D93" w:rsidRPr="00FC5F2F" w:rsidRDefault="004A0D93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 w:rsidRPr="00FC5F2F">
        <w:t xml:space="preserve">решением Унечского районного Совета народных депутатов от </w:t>
      </w:r>
      <w:r>
        <w:t>15</w:t>
      </w:r>
      <w:r w:rsidRPr="00FC5F2F">
        <w:t>.</w:t>
      </w:r>
      <w:r>
        <w:t>0</w:t>
      </w:r>
      <w:r w:rsidRPr="00FC5F2F">
        <w:t>2.201</w:t>
      </w:r>
      <w:r>
        <w:t>3</w:t>
      </w:r>
      <w:r w:rsidRPr="00FC5F2F">
        <w:t xml:space="preserve"> № 4-4</w:t>
      </w:r>
      <w:r>
        <w:t>55</w:t>
      </w:r>
      <w:r w:rsidRPr="00FC5F2F">
        <w:t xml:space="preserve"> «Об утверждении Генерального плана </w:t>
      </w:r>
      <w:r>
        <w:t>Павловского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6-32)</w:t>
      </w:r>
      <w:r w:rsidRPr="00FC5F2F">
        <w:t xml:space="preserve">, решением Унечского районного Совета народных депутатов от </w:t>
      </w:r>
      <w:r>
        <w:t>19</w:t>
      </w:r>
      <w:r w:rsidRPr="00FC5F2F">
        <w:t>.</w:t>
      </w:r>
      <w:r>
        <w:t>04</w:t>
      </w:r>
      <w:r w:rsidRPr="00FC5F2F">
        <w:t>.201</w:t>
      </w:r>
      <w:r>
        <w:t>3</w:t>
      </w:r>
      <w:r w:rsidRPr="00FC5F2F">
        <w:t>№4-4</w:t>
      </w:r>
      <w:r>
        <w:t>65</w:t>
      </w:r>
      <w:r w:rsidRPr="00FC5F2F">
        <w:t xml:space="preserve"> (в редакции решени</w:t>
      </w:r>
      <w:r>
        <w:t>й</w:t>
      </w:r>
      <w:r w:rsidRPr="00FC5F2F">
        <w:t xml:space="preserve"> от 21.04.2017 №5-2</w:t>
      </w:r>
      <w:r>
        <w:t>22, от 06.11.2019 № 6-33</w:t>
      </w:r>
      <w:r w:rsidRPr="00FC5F2F">
        <w:t xml:space="preserve">) «Об утверждении Правил землепользования и застройки </w:t>
      </w:r>
      <w:r>
        <w:t>Павловского</w:t>
      </w:r>
      <w:r w:rsidRPr="00FC5F2F">
        <w:t xml:space="preserve"> сельского поселения Унечского района Брянской области»</w:t>
      </w:r>
      <w:r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4A0D93" w:rsidRDefault="004A0D93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A0D93" w:rsidRPr="00336C1F" w:rsidRDefault="004A0D93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4A0D93" w:rsidRPr="00F13FF3" w:rsidRDefault="004A0D93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4A0D93" w:rsidRPr="00F13FF3" w:rsidRDefault="004A0D93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367 123</w:t>
      </w:r>
      <w:r w:rsidRPr="00F13FF3">
        <w:rPr>
          <w:lang w:eastAsia="ru-RU"/>
        </w:rPr>
        <w:t>кв.м.;</w:t>
      </w:r>
    </w:p>
    <w:p w:rsidR="004A0D93" w:rsidRPr="00F13FF3" w:rsidRDefault="004A0D93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Павловское</w:t>
      </w:r>
      <w:r w:rsidRPr="00F13FF3">
        <w:rPr>
          <w:lang w:eastAsia="ru-RU"/>
        </w:rPr>
        <w:t xml:space="preserve"> сельское поселение;</w:t>
      </w:r>
    </w:p>
    <w:p w:rsidR="004A0D93" w:rsidRPr="00F13FF3" w:rsidRDefault="004A0D93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«растениеводство»</w:t>
      </w:r>
      <w:r>
        <w:rPr>
          <w:lang w:eastAsia="ru-RU"/>
        </w:rPr>
        <w:t>-код вида 1.1</w:t>
      </w:r>
      <w:r w:rsidRPr="00F13FF3">
        <w:rPr>
          <w:lang w:eastAsia="ru-RU"/>
        </w:rPr>
        <w:t xml:space="preserve">;  </w:t>
      </w:r>
    </w:p>
    <w:p w:rsidR="004A0D93" w:rsidRPr="00F13FF3" w:rsidRDefault="004A0D93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4A0D93" w:rsidRPr="00F13FF3" w:rsidRDefault="004A0D93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4A0D93" w:rsidRPr="00F13FF3" w:rsidRDefault="004A0D93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A0D93" w:rsidRPr="0050051F" w:rsidRDefault="004A0D93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4A0D93" w:rsidRPr="0050051F" w:rsidRDefault="004A0D93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4A0D93" w:rsidRPr="0050051F" w:rsidRDefault="004A0D93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4A0D93" w:rsidRDefault="004A0D93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Волкович И.М.</w:t>
      </w:r>
    </w:p>
    <w:p w:rsidR="004A0D93" w:rsidRDefault="004A0D93" w:rsidP="00095619">
      <w:pPr>
        <w:spacing w:line="240" w:lineRule="auto"/>
        <w:jc w:val="both"/>
        <w:rPr>
          <w:lang w:eastAsia="ru-RU"/>
        </w:rPr>
      </w:pPr>
    </w:p>
    <w:p w:rsidR="004A0D93" w:rsidRPr="0050051F" w:rsidRDefault="004A0D93" w:rsidP="00095619">
      <w:pPr>
        <w:spacing w:line="240" w:lineRule="auto"/>
        <w:jc w:val="both"/>
        <w:rPr>
          <w:lang w:eastAsia="ru-RU"/>
        </w:rPr>
      </w:pPr>
    </w:p>
    <w:p w:rsidR="004A0D93" w:rsidRPr="0050051F" w:rsidRDefault="004A0D93" w:rsidP="00095619">
      <w:pPr>
        <w:spacing w:line="240" w:lineRule="auto"/>
        <w:rPr>
          <w:lang w:eastAsia="ru-RU"/>
        </w:rPr>
      </w:pPr>
    </w:p>
    <w:p w:rsidR="004A0D93" w:rsidRPr="0050051F" w:rsidRDefault="004A0D93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 xml:space="preserve">Глава администрации района                                          </w:t>
      </w:r>
      <w:r>
        <w:rPr>
          <w:lang w:eastAsia="ru-RU"/>
        </w:rPr>
        <w:t xml:space="preserve">             </w:t>
      </w:r>
      <w:r w:rsidRPr="0050051F">
        <w:rPr>
          <w:lang w:eastAsia="ru-RU"/>
        </w:rPr>
        <w:t xml:space="preserve">                                          А.М. Кусков</w:t>
      </w:r>
    </w:p>
    <w:p w:rsidR="004A0D93" w:rsidRPr="0050051F" w:rsidRDefault="004A0D93" w:rsidP="00095619">
      <w:pPr>
        <w:spacing w:line="240" w:lineRule="auto"/>
        <w:rPr>
          <w:lang w:eastAsia="ru-RU"/>
        </w:rPr>
      </w:pPr>
    </w:p>
    <w:p w:rsidR="004A0D93" w:rsidRPr="0050051F" w:rsidRDefault="004A0D93" w:rsidP="00095619">
      <w:pPr>
        <w:spacing w:line="240" w:lineRule="auto"/>
        <w:rPr>
          <w:lang w:eastAsia="ru-RU"/>
        </w:rPr>
      </w:pPr>
    </w:p>
    <w:p w:rsidR="004A0D93" w:rsidRPr="00336C1F" w:rsidRDefault="004A0D93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4A0D93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D93" w:rsidRDefault="004A0D93" w:rsidP="006F0F01">
      <w:pPr>
        <w:spacing w:line="240" w:lineRule="auto"/>
      </w:pPr>
      <w:r>
        <w:separator/>
      </w:r>
    </w:p>
  </w:endnote>
  <w:endnote w:type="continuationSeparator" w:id="1">
    <w:p w:rsidR="004A0D93" w:rsidRDefault="004A0D93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D93" w:rsidRDefault="004A0D93" w:rsidP="006F0F01">
      <w:pPr>
        <w:spacing w:line="240" w:lineRule="auto"/>
      </w:pPr>
      <w:r>
        <w:separator/>
      </w:r>
    </w:p>
  </w:footnote>
  <w:footnote w:type="continuationSeparator" w:id="1">
    <w:p w:rsidR="004A0D93" w:rsidRDefault="004A0D93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346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F0C9A"/>
    <w:rsid w:val="002667AF"/>
    <w:rsid w:val="00336C1F"/>
    <w:rsid w:val="00370C22"/>
    <w:rsid w:val="00372606"/>
    <w:rsid w:val="003730C0"/>
    <w:rsid w:val="00453CB3"/>
    <w:rsid w:val="00480486"/>
    <w:rsid w:val="00484E3B"/>
    <w:rsid w:val="004919E2"/>
    <w:rsid w:val="004A0D93"/>
    <w:rsid w:val="0050051F"/>
    <w:rsid w:val="00544245"/>
    <w:rsid w:val="005538FA"/>
    <w:rsid w:val="00557778"/>
    <w:rsid w:val="00587744"/>
    <w:rsid w:val="005C384D"/>
    <w:rsid w:val="005F32CF"/>
    <w:rsid w:val="00664215"/>
    <w:rsid w:val="0069515C"/>
    <w:rsid w:val="006B355E"/>
    <w:rsid w:val="006B5B5F"/>
    <w:rsid w:val="006C1B89"/>
    <w:rsid w:val="006D1CA3"/>
    <w:rsid w:val="006F0F01"/>
    <w:rsid w:val="006F3730"/>
    <w:rsid w:val="00764993"/>
    <w:rsid w:val="00817FCC"/>
    <w:rsid w:val="00853FF7"/>
    <w:rsid w:val="00856A83"/>
    <w:rsid w:val="008E3600"/>
    <w:rsid w:val="0093456D"/>
    <w:rsid w:val="00957BBE"/>
    <w:rsid w:val="00A870FE"/>
    <w:rsid w:val="00A907A8"/>
    <w:rsid w:val="00AE56E3"/>
    <w:rsid w:val="00B37F84"/>
    <w:rsid w:val="00B4544F"/>
    <w:rsid w:val="00B55D15"/>
    <w:rsid w:val="00B83C47"/>
    <w:rsid w:val="00BC14E3"/>
    <w:rsid w:val="00BF05C8"/>
    <w:rsid w:val="00C14927"/>
    <w:rsid w:val="00C17BCE"/>
    <w:rsid w:val="00C23B92"/>
    <w:rsid w:val="00C27A5F"/>
    <w:rsid w:val="00C64F97"/>
    <w:rsid w:val="00C85A88"/>
    <w:rsid w:val="00CA7C3D"/>
    <w:rsid w:val="00D07175"/>
    <w:rsid w:val="00DC35FF"/>
    <w:rsid w:val="00DE4856"/>
    <w:rsid w:val="00E311BA"/>
    <w:rsid w:val="00E41AF8"/>
    <w:rsid w:val="00EC6E67"/>
    <w:rsid w:val="00ED64B1"/>
    <w:rsid w:val="00ED6DCE"/>
    <w:rsid w:val="00F000AD"/>
    <w:rsid w:val="00F13FF3"/>
    <w:rsid w:val="00F3298D"/>
    <w:rsid w:val="00F46809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346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33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125</TotalTime>
  <Pages>2</Pages>
  <Words>489</Words>
  <Characters>2793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24</cp:revision>
  <cp:lastPrinted>2021-05-27T14:28:00Z</cp:lastPrinted>
  <dcterms:created xsi:type="dcterms:W3CDTF">2019-11-27T12:17:00Z</dcterms:created>
  <dcterms:modified xsi:type="dcterms:W3CDTF">2021-06-02T09:00:00Z</dcterms:modified>
</cp:coreProperties>
</file>